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FB854A4" w14:textId="29B142E5" w:rsidR="00325C5A" w:rsidRPr="00001F94" w:rsidRDefault="00001F94" w:rsidP="00325C5A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SUPBANCO-CCC-PEPU</w:t>
                                    </w:r>
                                    <w:r w:rsidR="00325C5A"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</w:t>
                                    </w:r>
                                    <w:r w:rsidR="00CB667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="00325C5A"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880C0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10</w:t>
                                    </w:r>
                                  </w:p>
                                  <w:p w14:paraId="3D93EF05" w14:textId="77777777" w:rsidR="001466B0" w:rsidRPr="00F737DC" w:rsidRDefault="00880C0F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FB854A4" w14:textId="29B142E5" w:rsidR="00325C5A" w:rsidRPr="00001F94" w:rsidRDefault="00001F94" w:rsidP="00325C5A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SUPBANCO-CCC-PEPU</w:t>
                              </w:r>
                              <w:r w:rsidR="00325C5A"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</w:t>
                              </w:r>
                              <w:r w:rsidR="00CB667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="00325C5A"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880C0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10</w:t>
                              </w:r>
                            </w:p>
                            <w:p w14:paraId="3D93EF05" w14:textId="77777777" w:rsidR="001466B0" w:rsidRPr="00F737DC" w:rsidRDefault="00880C0F" w:rsidP="00325C5A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880C0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880C0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880C0F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880C0F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880C0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880C0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80C0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27</cp:revision>
  <cp:lastPrinted>2011-03-04T18:48:00Z</cp:lastPrinted>
  <dcterms:created xsi:type="dcterms:W3CDTF">2014-01-15T13:04:00Z</dcterms:created>
  <dcterms:modified xsi:type="dcterms:W3CDTF">2022-11-03T15:25:00Z</dcterms:modified>
</cp:coreProperties>
</file>